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CE0DD" w14:textId="77777777" w:rsidR="00B64AF2" w:rsidRDefault="00B64AF2" w:rsidP="00B64A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CLAYBROKE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fl.1476)</w:t>
      </w:r>
    </w:p>
    <w:p w14:paraId="438B3775" w14:textId="77777777" w:rsidR="00B64AF2" w:rsidRDefault="00B64AF2" w:rsidP="00B64A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</w:t>
      </w:r>
    </w:p>
    <w:p w14:paraId="4EDB4DAF" w14:textId="77777777" w:rsidR="00B64AF2" w:rsidRDefault="00B64AF2" w:rsidP="00B64AF2">
      <w:pPr>
        <w:pStyle w:val="NoSpacing"/>
        <w:rPr>
          <w:rFonts w:cs="Times New Roman"/>
          <w:szCs w:val="24"/>
        </w:rPr>
      </w:pPr>
    </w:p>
    <w:p w14:paraId="4E4005AB" w14:textId="77777777" w:rsidR="00B64AF2" w:rsidRDefault="00B64AF2" w:rsidP="00B64AF2">
      <w:pPr>
        <w:pStyle w:val="NoSpacing"/>
        <w:rPr>
          <w:rFonts w:cs="Times New Roman"/>
          <w:szCs w:val="24"/>
        </w:rPr>
      </w:pPr>
    </w:p>
    <w:p w14:paraId="09265BD3" w14:textId="77777777" w:rsidR="00B64AF2" w:rsidRDefault="00B64AF2" w:rsidP="00B64A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Dec.1476</w:t>
      </w:r>
      <w:r>
        <w:rPr>
          <w:rFonts w:cs="Times New Roman"/>
          <w:szCs w:val="24"/>
        </w:rPr>
        <w:tab/>
        <w:t xml:space="preserve">He was one of those who met in the Council Chamber and agreed the </w:t>
      </w:r>
    </w:p>
    <w:p w14:paraId="1F9D53F1" w14:textId="77777777" w:rsidR="00B64AF2" w:rsidRDefault="00B64AF2" w:rsidP="00B64A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ordinances of the Tanners.</w:t>
      </w:r>
    </w:p>
    <w:p w14:paraId="71AA176B" w14:textId="77777777" w:rsidR="00B64AF2" w:rsidRDefault="00B64AF2" w:rsidP="00B64A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(“York Memorandum Book” volume 2 p.167)</w:t>
      </w:r>
    </w:p>
    <w:p w14:paraId="25516007" w14:textId="77777777" w:rsidR="00B64AF2" w:rsidRDefault="00B64AF2" w:rsidP="00B64AF2">
      <w:pPr>
        <w:pStyle w:val="NoSpacing"/>
        <w:rPr>
          <w:rFonts w:cs="Times New Roman"/>
          <w:szCs w:val="24"/>
        </w:rPr>
      </w:pPr>
    </w:p>
    <w:p w14:paraId="3DDDC5A2" w14:textId="77777777" w:rsidR="00B64AF2" w:rsidRDefault="00B64AF2" w:rsidP="00B64AF2">
      <w:pPr>
        <w:pStyle w:val="NoSpacing"/>
        <w:rPr>
          <w:rFonts w:cs="Times New Roman"/>
          <w:szCs w:val="24"/>
        </w:rPr>
      </w:pPr>
    </w:p>
    <w:p w14:paraId="7FF3B090" w14:textId="77777777" w:rsidR="00B64AF2" w:rsidRDefault="00B64AF2" w:rsidP="00B64A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July 2023</w:t>
      </w:r>
    </w:p>
    <w:p w14:paraId="7E34EE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1556B" w14:textId="77777777" w:rsidR="00B64AF2" w:rsidRDefault="00B64AF2" w:rsidP="009139A6">
      <w:r>
        <w:separator/>
      </w:r>
    </w:p>
  </w:endnote>
  <w:endnote w:type="continuationSeparator" w:id="0">
    <w:p w14:paraId="3363DB22" w14:textId="77777777" w:rsidR="00B64AF2" w:rsidRDefault="00B64A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97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B6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847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13028" w14:textId="77777777" w:rsidR="00B64AF2" w:rsidRDefault="00B64AF2" w:rsidP="009139A6">
      <w:r>
        <w:separator/>
      </w:r>
    </w:p>
  </w:footnote>
  <w:footnote w:type="continuationSeparator" w:id="0">
    <w:p w14:paraId="4F3B927D" w14:textId="77777777" w:rsidR="00B64AF2" w:rsidRDefault="00B64A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C9C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D26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889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AF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64AF2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5858E"/>
  <w15:chartTrackingRefBased/>
  <w15:docId w15:val="{A47E855A-7F51-4E58-88C8-63D8AD49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2023-07-31T18:06:00Z</dcterms:created>
  <dcterms:modified xsi:type="dcterms:W3CDTF">2023-07-31T18:06:00Z</dcterms:modified>
</cp:coreProperties>
</file>